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A69F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Alan JOHN</w:t>
      </w:r>
      <w:r>
        <w:rPr>
          <w:rFonts w:eastAsia="Times New Roman" w:cs="Times New Roman"/>
          <w:szCs w:val="24"/>
        </w:rPr>
        <w:t xml:space="preserve"> 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30A12184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Langbourne</w:t>
      </w:r>
      <w:proofErr w:type="spellEnd"/>
      <w:r>
        <w:rPr>
          <w:rFonts w:eastAsia="Times New Roman" w:cs="Times New Roman"/>
          <w:szCs w:val="24"/>
        </w:rPr>
        <w:t xml:space="preserve"> Ward, London.</w:t>
      </w:r>
    </w:p>
    <w:p w14:paraId="308F9341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</w:p>
    <w:p w14:paraId="0F10F756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</w:p>
    <w:p w14:paraId="18ED661A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a Scavenger.</w:t>
      </w:r>
    </w:p>
    <w:p w14:paraId="6672AE56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5897109A" w14:textId="77777777" w:rsidR="008362FA" w:rsidRDefault="008362FA" w:rsidP="008362F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p.553)</w:t>
      </w:r>
    </w:p>
    <w:p w14:paraId="3664CB59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</w:p>
    <w:p w14:paraId="53D9E248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</w:p>
    <w:p w14:paraId="68CAD2E6" w14:textId="77777777" w:rsidR="008362FA" w:rsidRDefault="008362FA" w:rsidP="008362F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December 2023</w:t>
      </w:r>
    </w:p>
    <w:p w14:paraId="3B114D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AE7B" w14:textId="77777777" w:rsidR="008362FA" w:rsidRDefault="008362FA" w:rsidP="009139A6">
      <w:r>
        <w:separator/>
      </w:r>
    </w:p>
  </w:endnote>
  <w:endnote w:type="continuationSeparator" w:id="0">
    <w:p w14:paraId="4AA0AD54" w14:textId="77777777" w:rsidR="008362FA" w:rsidRDefault="008362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A9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DE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D4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A292E" w14:textId="77777777" w:rsidR="008362FA" w:rsidRDefault="008362FA" w:rsidP="009139A6">
      <w:r>
        <w:separator/>
      </w:r>
    </w:p>
  </w:footnote>
  <w:footnote w:type="continuationSeparator" w:id="0">
    <w:p w14:paraId="0E328414" w14:textId="77777777" w:rsidR="008362FA" w:rsidRDefault="008362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80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D9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A8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2FA"/>
    <w:rsid w:val="000666E0"/>
    <w:rsid w:val="002510B7"/>
    <w:rsid w:val="005C130B"/>
    <w:rsid w:val="00826F5C"/>
    <w:rsid w:val="008362F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C7A40"/>
  <w15:chartTrackingRefBased/>
  <w15:docId w15:val="{2835BFD4-3DCD-48E7-9BAD-EF237D36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2023-12-26T20:04:00Z</dcterms:created>
  <dcterms:modified xsi:type="dcterms:W3CDTF">2023-12-26T20:04:00Z</dcterms:modified>
</cp:coreProperties>
</file>